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4F4ECF50"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w:t>
      </w:r>
      <w:r w:rsidR="00FA65D0">
        <w:rPr>
          <w:rFonts w:eastAsia="SimSun" w:cs="Arial"/>
          <w:sz w:val="24"/>
          <w:szCs w:val="24"/>
        </w:rPr>
        <w:t>3</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1A7AB" w:rsidR="001E41F3" w:rsidRPr="00410371" w:rsidRDefault="002B6F6B" w:rsidP="00547111">
            <w:pPr>
              <w:pStyle w:val="CRCoverPage"/>
              <w:spacing w:after="0"/>
              <w:rPr>
                <w:noProof/>
              </w:rPr>
            </w:pPr>
            <w:r w:rsidRPr="002B6F6B">
              <w:rPr>
                <w:b/>
                <w:noProof/>
                <w:sz w:val="28"/>
              </w:rPr>
              <w:t>435</w:t>
            </w:r>
            <w:r w:rsidR="00FA65D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1850" w:rsidR="001E41F3" w:rsidRPr="00410371" w:rsidRDefault="00000000">
            <w:pPr>
              <w:pStyle w:val="CRCoverPage"/>
              <w:spacing w:after="0"/>
              <w:jc w:val="center"/>
              <w:rPr>
                <w:noProof/>
                <w:sz w:val="28"/>
              </w:rPr>
            </w:pPr>
            <w:fldSimple w:instr=" DOCPROPERTY  Version  \* MERGEFORMAT ">
              <w:r w:rsidR="000004CE">
                <w:rPr>
                  <w:b/>
                  <w:noProof/>
                  <w:sz w:val="28"/>
                </w:rPr>
                <w:t>1</w:t>
              </w:r>
              <w:r w:rsidR="002A47CF">
                <w:rPr>
                  <w:b/>
                  <w:noProof/>
                  <w:sz w:val="28"/>
                </w:rPr>
                <w:t>8</w:t>
              </w:r>
              <w:r w:rsidR="00DE4965">
                <w:rPr>
                  <w:b/>
                  <w:noProof/>
                  <w:sz w:val="28"/>
                </w:rPr>
                <w:t>.</w:t>
              </w:r>
              <w:r w:rsidR="002A47CF">
                <w:rPr>
                  <w:b/>
                  <w:noProof/>
                  <w:sz w:val="28"/>
                </w:rPr>
                <w:t>5</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C62C" w:rsidR="00DE4965" w:rsidRPr="00893DFC" w:rsidRDefault="009202DB" w:rsidP="00DE4965">
            <w:pPr>
              <w:pStyle w:val="CRCoverPage"/>
              <w:spacing w:after="0"/>
              <w:ind w:left="100"/>
              <w:rPr>
                <w:noProof/>
                <w:lang w:val="en-US" w:eastAsia="zh-CN"/>
              </w:rPr>
            </w:pPr>
            <w:r w:rsidRPr="009202DB">
              <w:t>(NR_newRAT_</w:t>
            </w:r>
            <w:r w:rsidR="00A0169A" w:rsidRPr="00A0169A">
              <w:t>Perf</w:t>
            </w:r>
            <w:r w:rsidRPr="009202DB">
              <w:t>) CR for test case of intra-frequency handover from FR2 to FR2 R1</w:t>
            </w:r>
            <w:r w:rsidR="00FA65D0">
              <w:t>8</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73435"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F04EB" w:rsidR="00DE4965" w:rsidRDefault="009202DB" w:rsidP="00DE4965">
            <w:pPr>
              <w:pStyle w:val="CRCoverPage"/>
              <w:spacing w:after="0"/>
              <w:ind w:left="100"/>
              <w:rPr>
                <w:noProof/>
              </w:rPr>
            </w:pPr>
            <w:r w:rsidRPr="009202DB">
              <w:t>NR_newRAT</w:t>
            </w:r>
            <w:r w:rsidR="00AA1FA8">
              <w:t>-</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4F1" w:rsidR="00DE4965" w:rsidRDefault="00DE4965" w:rsidP="00DE4965">
            <w:pPr>
              <w:pStyle w:val="CRCoverPage"/>
              <w:spacing w:after="0"/>
              <w:ind w:left="100"/>
              <w:rPr>
                <w:noProof/>
              </w:rPr>
            </w:pPr>
            <w:r>
              <w:t>Rel-1</w:t>
            </w:r>
            <w:r w:rsidR="00FA65D0">
              <w:t>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3F13C5"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9.95pt;mso-width-percent:0;mso-height-percent:0;mso-width-percent:0;mso-height-percent:0" o:ole="" fillcolor="window">
                  <v:imagedata r:id="rId13" o:title=""/>
                </v:shape>
                <o:OLEObject Type="Embed" ProgID="Equation.3" ShapeID="_x0000_i1025" DrawAspect="Content" ObjectID="_1779022521"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3F13C5"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6" type="#_x0000_t75" alt="" style="width:15.5pt;height:9.95pt;mso-width-percent:0;mso-height-percent:0;mso-width-percent:0;mso-height-percent:0" o:ole="" fillcolor="window">
                  <v:imagedata r:id="rId13" o:title=""/>
                </v:shape>
                <o:OLEObject Type="Embed" ProgID="Equation.3" ShapeID="_x0000_i1026" DrawAspect="Content" ObjectID="_1779022522"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3F13C5"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29.9pt;height:9.95pt;mso-width-percent:0;mso-height-percent:0;mso-width-percent:0;mso-height-percent:0" o:ole="" fillcolor="window">
                  <v:imagedata r:id="rId16" o:title=""/>
                </v:shape>
                <o:OLEObject Type="Embed" ProgID="Equation.3" ShapeID="_x0000_i1027" DrawAspect="Content" ObjectID="_177902252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3F13C5"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8" type="#_x0000_t75" alt="" style="width:41.55pt;height:9.95pt;mso-width-percent:0;mso-height-percent:0;mso-width-percent:0;mso-height-percent:0" o:ole="" fillcolor="window">
                  <v:imagedata r:id="rId18" o:title=""/>
                </v:shape>
                <o:OLEObject Type="Embed" ProgID="Equation.3" ShapeID="_x0000_i1028" DrawAspect="Content" ObjectID="_177902252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3F13C5" w:rsidRPr="000B2B25">
              <w:rPr>
                <w:rFonts w:eastAsia="Calibri" w:cs="v4.2.0"/>
                <w:noProof/>
                <w:position w:val="-12"/>
                <w:szCs w:val="22"/>
                <w:lang w:val="en-US"/>
              </w:rPr>
              <w:object w:dxaOrig="405" w:dyaOrig="345" w14:anchorId="552BB2C9">
                <v:shape id="_x0000_i1029" type="#_x0000_t75" alt="" style="width:15.5pt;height:9.95pt;mso-width-percent:0;mso-height-percent:0;mso-width-percent:0;mso-height-percent:0" o:ole="" fillcolor="window">
                  <v:imagedata r:id="rId13" o:title=""/>
                </v:shape>
                <o:OLEObject Type="Embed" ProgID="Equation.3" ShapeID="_x0000_i1029" DrawAspect="Content" ObjectID="_1779022525"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C409" w14:textId="77777777" w:rsidR="00C9221A" w:rsidRDefault="00C9221A">
      <w:r>
        <w:separator/>
      </w:r>
    </w:p>
  </w:endnote>
  <w:endnote w:type="continuationSeparator" w:id="0">
    <w:p w14:paraId="5B855B04" w14:textId="77777777" w:rsidR="00C9221A" w:rsidRDefault="00C9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EC82" w14:textId="77777777" w:rsidR="00C9221A" w:rsidRDefault="00C9221A">
      <w:r>
        <w:separator/>
      </w:r>
    </w:p>
  </w:footnote>
  <w:footnote w:type="continuationSeparator" w:id="0">
    <w:p w14:paraId="73B31AFF" w14:textId="77777777" w:rsidR="00C9221A" w:rsidRDefault="00C9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24D76"/>
    <w:rsid w:val="002417E4"/>
    <w:rsid w:val="0026004D"/>
    <w:rsid w:val="002640DD"/>
    <w:rsid w:val="00275D12"/>
    <w:rsid w:val="00284FEB"/>
    <w:rsid w:val="002860C4"/>
    <w:rsid w:val="002A47CF"/>
    <w:rsid w:val="002A5EE0"/>
    <w:rsid w:val="002B5741"/>
    <w:rsid w:val="002B6F6B"/>
    <w:rsid w:val="002E472E"/>
    <w:rsid w:val="00305409"/>
    <w:rsid w:val="003106B1"/>
    <w:rsid w:val="00315EC8"/>
    <w:rsid w:val="00344A9F"/>
    <w:rsid w:val="003609EF"/>
    <w:rsid w:val="0036231A"/>
    <w:rsid w:val="00374DD4"/>
    <w:rsid w:val="003A7A80"/>
    <w:rsid w:val="003B69F6"/>
    <w:rsid w:val="003C3A2B"/>
    <w:rsid w:val="003E1A36"/>
    <w:rsid w:val="003E2E42"/>
    <w:rsid w:val="003F13C5"/>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0D71"/>
    <w:rsid w:val="00665C47"/>
    <w:rsid w:val="00695808"/>
    <w:rsid w:val="00696EEC"/>
    <w:rsid w:val="006B46FB"/>
    <w:rsid w:val="006E21FB"/>
    <w:rsid w:val="006F1CC3"/>
    <w:rsid w:val="006F3872"/>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7546F"/>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1FA8"/>
    <w:rsid w:val="00AA2CBC"/>
    <w:rsid w:val="00AC5820"/>
    <w:rsid w:val="00AD1CD8"/>
    <w:rsid w:val="00AD76DB"/>
    <w:rsid w:val="00B1456C"/>
    <w:rsid w:val="00B258BB"/>
    <w:rsid w:val="00B67B97"/>
    <w:rsid w:val="00B74FCC"/>
    <w:rsid w:val="00B95D75"/>
    <w:rsid w:val="00B968C8"/>
    <w:rsid w:val="00BA3EC5"/>
    <w:rsid w:val="00BA51D9"/>
    <w:rsid w:val="00BB5DFC"/>
    <w:rsid w:val="00BD279D"/>
    <w:rsid w:val="00BD6BB8"/>
    <w:rsid w:val="00C00886"/>
    <w:rsid w:val="00C5540D"/>
    <w:rsid w:val="00C66BA2"/>
    <w:rsid w:val="00C84ACF"/>
    <w:rsid w:val="00C870F6"/>
    <w:rsid w:val="00C9221A"/>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693"/>
    <w:rsid w:val="00DE4965"/>
    <w:rsid w:val="00E07A62"/>
    <w:rsid w:val="00E13F3D"/>
    <w:rsid w:val="00E20235"/>
    <w:rsid w:val="00E34898"/>
    <w:rsid w:val="00E63F4E"/>
    <w:rsid w:val="00EB09B7"/>
    <w:rsid w:val="00EC08AD"/>
    <w:rsid w:val="00EE7D7C"/>
    <w:rsid w:val="00EF228A"/>
    <w:rsid w:val="00F11179"/>
    <w:rsid w:val="00F12BF3"/>
    <w:rsid w:val="00F213C2"/>
    <w:rsid w:val="00F25D98"/>
    <w:rsid w:val="00F2620B"/>
    <w:rsid w:val="00F300FB"/>
    <w:rsid w:val="00F41491"/>
    <w:rsid w:val="00FA65D0"/>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1900-01-01T07:59:00Z</cp:lastPrinted>
  <dcterms:created xsi:type="dcterms:W3CDTF">2024-04-06T05:27:00Z</dcterms:created>
  <dcterms:modified xsi:type="dcterms:W3CDTF">2024-06-04T14:06:00Z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